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F734"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01989">
        <w:t>54693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8DF3A4C" w14:textId="77777777" w:rsidTr="00524B79">
        <w:trPr>
          <w:trHeight w:val="837"/>
        </w:trPr>
        <w:tc>
          <w:tcPr>
            <w:tcW w:w="4590" w:type="dxa"/>
          </w:tcPr>
          <w:bookmarkStart w:id="2" w:name="DocumentStyle"/>
          <w:p w14:paraId="09D37D54" w14:textId="77777777" w:rsidR="00E710D3" w:rsidRPr="00E710D3" w:rsidRDefault="00000000" w:rsidP="003E7BE8">
            <w:pPr>
              <w:tabs>
                <w:tab w:val="left" w:pos="3375"/>
              </w:tabs>
              <w:spacing w:after="0" w:line="240" w:lineRule="auto"/>
              <w:ind w:firstLine="0"/>
              <w:jc w:val="left"/>
              <w:rPr>
                <w:b/>
                <w:szCs w:val="20"/>
              </w:rPr>
            </w:pPr>
            <w:sdt>
              <w:sdtPr>
                <w:rPr>
                  <w:b/>
                  <w:caps/>
                  <w:szCs w:val="20"/>
                </w:rPr>
                <w:alias w:val="Case Style"/>
                <w:tag w:val="CS"/>
                <w:id w:val="-920102863"/>
                <w:placeholder>
                  <w:docPart w:val="856C02E2FEFD441B9CC9D2E951D20B4A"/>
                </w:placeholder>
                <w15:appearance w15:val="hidden"/>
              </w:sdtPr>
              <w:sdtContent>
                <w:r w:rsidR="00701989">
                  <w:rPr>
                    <w:b/>
                    <w:caps/>
                    <w:szCs w:val="20"/>
                  </w:rPr>
                  <w:t>PETITION BY RATEPAYERS APPEALING THE WATER RATES ESTABLISHED BY FRANKSTON RURAL WATER SUPPLY CORPORATION</w:t>
                </w:r>
              </w:sdtContent>
            </w:sdt>
            <w:bookmarkEnd w:id="2"/>
            <w:r w:rsidR="00912358">
              <w:rPr>
                <w:b/>
                <w:caps/>
                <w:szCs w:val="20"/>
              </w:rPr>
              <w:t xml:space="preserve"> </w:t>
            </w:r>
            <w:r w:rsidR="003E7BE8">
              <w:rPr>
                <w:b/>
                <w:caps/>
                <w:szCs w:val="20"/>
              </w:rPr>
              <w:tab/>
            </w:r>
          </w:p>
        </w:tc>
        <w:tc>
          <w:tcPr>
            <w:tcW w:w="450" w:type="dxa"/>
            <w:noWrap/>
          </w:tcPr>
          <w:p w14:paraId="117BC7AD" w14:textId="77777777" w:rsidR="00701989" w:rsidRDefault="00701989" w:rsidP="008647EB">
            <w:pPr>
              <w:spacing w:after="0" w:line="240" w:lineRule="auto"/>
              <w:ind w:firstLine="0"/>
              <w:rPr>
                <w:b/>
                <w:szCs w:val="20"/>
              </w:rPr>
            </w:pPr>
            <w:r>
              <w:rPr>
                <w:b/>
                <w:szCs w:val="20"/>
              </w:rPr>
              <w:t>§</w:t>
            </w:r>
          </w:p>
          <w:p w14:paraId="54A7E840" w14:textId="77777777" w:rsidR="00701989" w:rsidRDefault="00701989" w:rsidP="008647EB">
            <w:pPr>
              <w:spacing w:after="0" w:line="240" w:lineRule="auto"/>
              <w:ind w:firstLine="0"/>
              <w:rPr>
                <w:b/>
                <w:szCs w:val="20"/>
              </w:rPr>
            </w:pPr>
            <w:r>
              <w:rPr>
                <w:b/>
                <w:szCs w:val="20"/>
              </w:rPr>
              <w:t>§</w:t>
            </w:r>
          </w:p>
          <w:p w14:paraId="4885C620" w14:textId="77777777" w:rsidR="00701989" w:rsidRDefault="00701989" w:rsidP="008647EB">
            <w:pPr>
              <w:spacing w:after="0" w:line="240" w:lineRule="auto"/>
              <w:ind w:firstLine="0"/>
              <w:rPr>
                <w:b/>
                <w:szCs w:val="20"/>
              </w:rPr>
            </w:pPr>
            <w:r>
              <w:rPr>
                <w:b/>
                <w:szCs w:val="20"/>
              </w:rPr>
              <w:t>§</w:t>
            </w:r>
          </w:p>
          <w:p w14:paraId="4F0EA286" w14:textId="77777777" w:rsidR="00701989" w:rsidRDefault="00701989" w:rsidP="008647EB">
            <w:pPr>
              <w:spacing w:after="0" w:line="240" w:lineRule="auto"/>
              <w:ind w:firstLine="0"/>
              <w:rPr>
                <w:b/>
                <w:szCs w:val="20"/>
              </w:rPr>
            </w:pPr>
            <w:r>
              <w:rPr>
                <w:b/>
                <w:szCs w:val="20"/>
              </w:rPr>
              <w:t>§</w:t>
            </w:r>
          </w:p>
          <w:p w14:paraId="7F7DD3E7" w14:textId="77777777" w:rsidR="00DA790F" w:rsidRPr="008647EB" w:rsidRDefault="00701989" w:rsidP="008647EB">
            <w:pPr>
              <w:spacing w:after="0" w:line="240" w:lineRule="auto"/>
              <w:ind w:firstLine="0"/>
              <w:rPr>
                <w:b/>
                <w:szCs w:val="20"/>
              </w:rPr>
            </w:pPr>
            <w:r>
              <w:rPr>
                <w:b/>
                <w:szCs w:val="20"/>
              </w:rPr>
              <w:t>§</w:t>
            </w:r>
          </w:p>
        </w:tc>
        <w:tc>
          <w:tcPr>
            <w:tcW w:w="4320" w:type="dxa"/>
          </w:tcPr>
          <w:p w14:paraId="1937545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AB0DD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F3E6CC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6CC5E0F" w14:textId="77777777" w:rsidR="009B2F5C" w:rsidRDefault="009B2F5C" w:rsidP="00524B79">
      <w:pPr>
        <w:spacing w:after="0" w:line="240" w:lineRule="auto"/>
        <w:ind w:firstLine="0"/>
        <w:jc w:val="center"/>
        <w:rPr>
          <w:b/>
          <w:caps/>
        </w:rPr>
      </w:pPr>
    </w:p>
    <w:p w14:paraId="7941473A" w14:textId="77777777" w:rsidR="009B2F5C" w:rsidRDefault="009B2F5C" w:rsidP="009B2F5C">
      <w:pPr>
        <w:pStyle w:val="CaseCaption"/>
      </w:pPr>
      <w:bookmarkStart w:id="3" w:name="_Hlk130995181"/>
      <w:r>
        <w:t>COMMISSION STAFF’S FIRST REQUEST FOR INFORMATION TO</w:t>
      </w:r>
    </w:p>
    <w:p w14:paraId="58567DD8" w14:textId="0FC089C9" w:rsidR="009B2F5C" w:rsidRDefault="00EB2C38" w:rsidP="009B2F5C">
      <w:pPr>
        <w:pStyle w:val="CaseCaption"/>
      </w:pPr>
      <w:r>
        <w:t>FRANKSTON RURAL WATER SUPPLY CORPORATION</w:t>
      </w:r>
    </w:p>
    <w:p w14:paraId="0926B864" w14:textId="5251308E" w:rsidR="009B2F5C" w:rsidRDefault="009B2F5C" w:rsidP="009B2F5C">
      <w:pPr>
        <w:pStyle w:val="CaseCaption"/>
      </w:pPr>
      <w:r>
        <w:t>QUESTION NOS. STAFF 1-1 THROUGH 1-</w:t>
      </w:r>
      <w:r w:rsidR="00EB2C38">
        <w:t>2</w:t>
      </w:r>
    </w:p>
    <w:bookmarkEnd w:id="3"/>
    <w:p w14:paraId="2D7C7D8A" w14:textId="784EBD51"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EB2C38">
        <w:rPr>
          <w:iCs/>
        </w:rPr>
        <w:t>Frankston Rural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BE8ED3A"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1E19898" w14:textId="77777777" w:rsidR="009B2F5C" w:rsidRDefault="009B2F5C" w:rsidP="009B2F5C">
      <w:pPr>
        <w:pStyle w:val="Paragraph"/>
        <w:ind w:firstLine="0"/>
      </w:pPr>
    </w:p>
    <w:p w14:paraId="56A7E6D8" w14:textId="1A67B44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C9429C">
        <w:rPr>
          <w:noProof/>
        </w:rPr>
        <w:t>March 30, 2023</w:t>
      </w:r>
      <w:r>
        <w:fldChar w:fldCharType="end"/>
      </w:r>
    </w:p>
    <w:p w14:paraId="024FCE54" w14:textId="77777777" w:rsidR="009B2F5C" w:rsidRDefault="009B2F5C" w:rsidP="009B2F5C">
      <w:pPr>
        <w:pStyle w:val="Paragraph"/>
        <w:keepNext/>
        <w:ind w:firstLine="0"/>
      </w:pPr>
    </w:p>
    <w:p w14:paraId="4AAB2888" w14:textId="77777777" w:rsidR="009B2F5C" w:rsidRDefault="009B2F5C" w:rsidP="009B2F5C">
      <w:pPr>
        <w:keepNext/>
        <w:spacing w:after="0" w:line="240" w:lineRule="auto"/>
        <w:ind w:left="4320" w:firstLine="0"/>
      </w:pPr>
      <w:r>
        <w:t>Respectfully submitted,</w:t>
      </w:r>
    </w:p>
    <w:p w14:paraId="233ED635" w14:textId="77777777" w:rsidR="009B2F5C" w:rsidRDefault="009B2F5C" w:rsidP="009B2F5C">
      <w:pPr>
        <w:keepNext/>
        <w:spacing w:after="0" w:line="240" w:lineRule="auto"/>
        <w:ind w:left="4320" w:firstLine="0"/>
      </w:pPr>
    </w:p>
    <w:p w14:paraId="3CAC6FD8" w14:textId="77777777" w:rsidR="009B2F5C" w:rsidRDefault="009B2F5C" w:rsidP="009B2F5C">
      <w:pPr>
        <w:keepNext/>
        <w:spacing w:after="0" w:line="240" w:lineRule="auto"/>
        <w:ind w:left="4320" w:firstLine="0"/>
        <w:rPr>
          <w:b/>
        </w:rPr>
      </w:pPr>
      <w:r>
        <w:rPr>
          <w:b/>
        </w:rPr>
        <w:t>PUBLIC UTILITY COMMISSION OF TEXAS</w:t>
      </w:r>
    </w:p>
    <w:p w14:paraId="3E4B7AF9" w14:textId="77777777" w:rsidR="009B2F5C" w:rsidRDefault="009B2F5C" w:rsidP="009B2F5C">
      <w:pPr>
        <w:keepNext/>
        <w:spacing w:after="0" w:line="240" w:lineRule="auto"/>
        <w:ind w:left="4320" w:firstLine="0"/>
        <w:rPr>
          <w:b/>
        </w:rPr>
      </w:pPr>
      <w:r>
        <w:rPr>
          <w:b/>
        </w:rPr>
        <w:t>LEGAL DIVISION</w:t>
      </w:r>
    </w:p>
    <w:p w14:paraId="70B98390" w14:textId="77777777" w:rsidR="009B2F5C" w:rsidRDefault="009B2F5C" w:rsidP="009B2F5C">
      <w:pPr>
        <w:keepNext/>
        <w:spacing w:after="0" w:line="240" w:lineRule="auto"/>
        <w:ind w:left="4320" w:firstLine="0"/>
        <w:rPr>
          <w:b/>
        </w:rPr>
      </w:pPr>
    </w:p>
    <w:p w14:paraId="17F914BD" w14:textId="24E8D826" w:rsidR="009B2F5C" w:rsidRDefault="00F40F0E" w:rsidP="009B2F5C">
      <w:pPr>
        <w:keepNext/>
        <w:overflowPunct w:val="0"/>
        <w:autoSpaceDE w:val="0"/>
        <w:autoSpaceDN w:val="0"/>
        <w:adjustRightInd w:val="0"/>
        <w:spacing w:after="0" w:line="240" w:lineRule="auto"/>
        <w:ind w:left="4320" w:firstLine="0"/>
        <w:jc w:val="left"/>
        <w:textAlignment w:val="baseline"/>
      </w:pPr>
      <w:r>
        <w:t>Marisa Lopez Wagley</w:t>
      </w:r>
    </w:p>
    <w:p w14:paraId="499D6004" w14:textId="75C77979" w:rsidR="009B2F5C" w:rsidRDefault="00F40F0E" w:rsidP="009B2F5C">
      <w:pPr>
        <w:keepNext/>
        <w:spacing w:after="0" w:line="240" w:lineRule="auto"/>
        <w:ind w:left="4320" w:firstLine="0"/>
        <w:jc w:val="left"/>
      </w:pPr>
      <w:r>
        <w:t xml:space="preserve">Interim </w:t>
      </w:r>
      <w:r w:rsidR="009B2F5C">
        <w:t xml:space="preserve">Division Director </w:t>
      </w:r>
    </w:p>
    <w:p w14:paraId="35794CA0" w14:textId="77777777" w:rsidR="009B2F5C" w:rsidRDefault="009B2F5C" w:rsidP="009B2F5C">
      <w:pPr>
        <w:keepNext/>
        <w:spacing w:after="0" w:line="240" w:lineRule="auto"/>
        <w:ind w:left="4320" w:firstLine="0"/>
        <w:jc w:val="left"/>
      </w:pPr>
    </w:p>
    <w:p w14:paraId="39849B81" w14:textId="77777777" w:rsidR="00F40F0E" w:rsidRPr="00BF12B1" w:rsidRDefault="00F40F0E" w:rsidP="00F40F0E">
      <w:pPr>
        <w:keepNext/>
        <w:spacing w:after="0" w:line="240" w:lineRule="auto"/>
        <w:ind w:left="4320" w:firstLine="0"/>
      </w:pPr>
    </w:p>
    <w:p w14:paraId="2F4E6BA5"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6E84733A" w14:textId="77777777" w:rsidR="00F40F0E" w:rsidRPr="00BF12B1" w:rsidRDefault="00F40F0E" w:rsidP="00F40F0E">
      <w:pPr>
        <w:keepNext/>
        <w:spacing w:after="0" w:line="240" w:lineRule="auto"/>
        <w:ind w:left="4320" w:firstLine="0"/>
      </w:pPr>
      <w:bookmarkStart w:id="4" w:name="_Hlk65663267"/>
      <w:r>
        <w:t>David Berlin</w:t>
      </w:r>
    </w:p>
    <w:bookmarkEnd w:id="4"/>
    <w:p w14:paraId="6A45738D" w14:textId="77777777" w:rsidR="00F40F0E" w:rsidRPr="001120C3" w:rsidRDefault="00F40F0E" w:rsidP="00F40F0E">
      <w:pPr>
        <w:keepNext/>
        <w:spacing w:after="0" w:line="240" w:lineRule="auto"/>
        <w:ind w:left="4320" w:firstLine="0"/>
      </w:pPr>
      <w:r w:rsidRPr="00BF12B1">
        <w:t>State Bar No.</w:t>
      </w:r>
      <w:r>
        <w:t xml:space="preserve"> 24126088</w:t>
      </w:r>
    </w:p>
    <w:p w14:paraId="056ECF41" w14:textId="77777777" w:rsidR="00F40F0E" w:rsidRPr="00BF12B1" w:rsidRDefault="00F40F0E" w:rsidP="00F40F0E">
      <w:pPr>
        <w:keepNext/>
        <w:spacing w:after="0" w:line="240" w:lineRule="auto"/>
        <w:ind w:left="4320" w:firstLine="0"/>
      </w:pPr>
      <w:r w:rsidRPr="00BF12B1">
        <w:t>1701 N. Congress Avenue</w:t>
      </w:r>
    </w:p>
    <w:p w14:paraId="07119ABA" w14:textId="77777777" w:rsidR="00F40F0E" w:rsidRPr="00BF12B1" w:rsidRDefault="00F40F0E" w:rsidP="00F40F0E">
      <w:pPr>
        <w:keepNext/>
        <w:spacing w:after="0" w:line="240" w:lineRule="auto"/>
        <w:ind w:left="4320" w:firstLine="0"/>
      </w:pPr>
      <w:r w:rsidRPr="00BF12B1">
        <w:t>P.O. Box 13326</w:t>
      </w:r>
    </w:p>
    <w:p w14:paraId="49698831" w14:textId="77777777" w:rsidR="00F40F0E" w:rsidRPr="00BF12B1" w:rsidRDefault="00F40F0E" w:rsidP="00F40F0E">
      <w:pPr>
        <w:keepNext/>
        <w:spacing w:after="0" w:line="240" w:lineRule="auto"/>
        <w:ind w:left="4320" w:firstLine="0"/>
      </w:pPr>
      <w:r w:rsidRPr="00BF12B1">
        <w:t>Austin, Texas 78711-3326</w:t>
      </w:r>
    </w:p>
    <w:p w14:paraId="709AA999" w14:textId="77777777" w:rsidR="00F40F0E" w:rsidRPr="00BF12B1" w:rsidRDefault="00F40F0E" w:rsidP="00F40F0E">
      <w:pPr>
        <w:keepNext/>
        <w:spacing w:after="0" w:line="240" w:lineRule="auto"/>
        <w:ind w:left="4320" w:firstLine="0"/>
      </w:pPr>
      <w:r w:rsidRPr="00BF12B1">
        <w:t>(512) 936-7</w:t>
      </w:r>
      <w:r>
        <w:t>442</w:t>
      </w:r>
    </w:p>
    <w:p w14:paraId="78693EB3" w14:textId="77777777" w:rsidR="00F40F0E" w:rsidRPr="00BF12B1" w:rsidRDefault="00F40F0E" w:rsidP="00F40F0E">
      <w:pPr>
        <w:keepNext/>
        <w:spacing w:after="0" w:line="240" w:lineRule="auto"/>
        <w:ind w:left="4320" w:firstLine="0"/>
      </w:pPr>
      <w:r w:rsidRPr="00BF12B1">
        <w:t>(512) 936-7268 (facsimile)</w:t>
      </w:r>
    </w:p>
    <w:p w14:paraId="78975D6C" w14:textId="77777777" w:rsidR="00F40F0E" w:rsidRPr="00BF12B1" w:rsidRDefault="00F40F0E" w:rsidP="00F40F0E">
      <w:pPr>
        <w:keepNext/>
        <w:spacing w:after="0" w:line="240" w:lineRule="auto"/>
        <w:ind w:left="4320" w:firstLine="0"/>
      </w:pPr>
      <w:r>
        <w:t>David.Berlin</w:t>
      </w:r>
      <w:r w:rsidRPr="00BF12B1">
        <w:t>@puc.texas.gov</w:t>
      </w:r>
    </w:p>
    <w:p w14:paraId="61E7F6F0" w14:textId="77777777" w:rsidR="00F40F0E" w:rsidRDefault="00F40F0E" w:rsidP="00F40F0E">
      <w:pPr>
        <w:pStyle w:val="Paragraph"/>
        <w:ind w:left="4320" w:firstLine="0"/>
      </w:pPr>
    </w:p>
    <w:p w14:paraId="1AF93506" w14:textId="217A975B" w:rsidR="00F40F0E" w:rsidRPr="00057149" w:rsidRDefault="00F40F0E" w:rsidP="00F40F0E">
      <w:pPr>
        <w:jc w:val="center"/>
        <w:rPr>
          <w:b/>
          <w:caps/>
        </w:rPr>
      </w:pPr>
      <w:r w:rsidRPr="00057149">
        <w:rPr>
          <w:b/>
          <w:caps/>
        </w:rPr>
        <w:t>docket No. 5</w:t>
      </w:r>
      <w:r>
        <w:rPr>
          <w:b/>
          <w:caps/>
        </w:rPr>
        <w:t>4693</w:t>
      </w:r>
    </w:p>
    <w:p w14:paraId="6573E6DE" w14:textId="77777777" w:rsidR="00F40F0E" w:rsidRDefault="00F40F0E" w:rsidP="00F40F0E">
      <w:pPr>
        <w:keepNext/>
        <w:jc w:val="center"/>
        <w:rPr>
          <w:b/>
        </w:rPr>
      </w:pPr>
      <w:r w:rsidRPr="00057149">
        <w:rPr>
          <w:b/>
        </w:rPr>
        <w:t>CERTIFICATE OF SERVICE</w:t>
      </w:r>
    </w:p>
    <w:p w14:paraId="2A6CBBA0" w14:textId="62915E05" w:rsidR="00F40F0E" w:rsidRPr="00F55D87" w:rsidRDefault="00F40F0E" w:rsidP="00F40F0E">
      <w:pPr>
        <w:pStyle w:val="Paragraphdouble"/>
        <w:spacing w:line="360" w:lineRule="auto"/>
      </w:pPr>
      <w:r w:rsidRPr="002F2221">
        <w:t xml:space="preserve">I certify that, unless otherwise ordered by the presiding officer, notice of the filing of this document </w:t>
      </w:r>
      <w:r>
        <w:t xml:space="preserve">will be </w:t>
      </w:r>
      <w:r w:rsidRPr="002F2221">
        <w:t xml:space="preserve">provided to all parties of record via electronic mail on </w:t>
      </w:r>
      <w:r>
        <w:fldChar w:fldCharType="begin"/>
      </w:r>
      <w:r>
        <w:instrText xml:space="preserve"> DATE \@ "MMMM d, yyyy" </w:instrText>
      </w:r>
      <w:r>
        <w:fldChar w:fldCharType="separate"/>
      </w:r>
      <w:r w:rsidR="00C9429C">
        <w:rPr>
          <w:noProof/>
        </w:rPr>
        <w:t>March 30, 2023</w:t>
      </w:r>
      <w:r>
        <w:fldChar w:fldCharType="end"/>
      </w:r>
      <w:r w:rsidRPr="002F2221">
        <w:t xml:space="preserve">, in accordance with the </w:t>
      </w:r>
      <w:r>
        <w:t xml:space="preserve">Second </w:t>
      </w:r>
      <w:r w:rsidRPr="002F2221">
        <w:t>Order Suspending Rules, issued in Project No. 50664</w:t>
      </w:r>
      <w:r w:rsidRPr="005161D8">
        <w:t>.</w:t>
      </w:r>
      <w:r w:rsidRPr="00F55D87">
        <w:t xml:space="preserve"> </w:t>
      </w:r>
    </w:p>
    <w:p w14:paraId="2866AEF6" w14:textId="77777777" w:rsidR="00F40F0E" w:rsidRPr="00057149" w:rsidRDefault="00F40F0E" w:rsidP="00F40F0E">
      <w:pPr>
        <w:keepNext/>
        <w:overflowPunct w:val="0"/>
        <w:autoSpaceDE w:val="0"/>
        <w:autoSpaceDN w:val="0"/>
        <w:adjustRightInd w:val="0"/>
        <w:textAlignment w:val="baseline"/>
        <w:rPr>
          <w:color w:val="0D0D0D"/>
        </w:rPr>
      </w:pPr>
    </w:p>
    <w:p w14:paraId="0652D1F0"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4C3A1F5E" w14:textId="30B11E95" w:rsidR="009B2F5C" w:rsidRPr="00F40F0E" w:rsidRDefault="00F40F0E" w:rsidP="00F40F0E">
      <w:pPr>
        <w:keepNext/>
        <w:spacing w:after="0" w:line="240" w:lineRule="auto"/>
        <w:ind w:left="4320" w:firstLine="0"/>
      </w:pPr>
      <w:r>
        <w:t>David Berlin</w:t>
      </w:r>
    </w:p>
    <w:p w14:paraId="6CD2432B" w14:textId="77777777" w:rsidR="009B2F5C" w:rsidRDefault="009B2F5C" w:rsidP="009B2F5C">
      <w:pPr>
        <w:spacing w:after="0" w:line="240" w:lineRule="auto"/>
        <w:ind w:firstLine="0"/>
        <w:jc w:val="left"/>
        <w:rPr>
          <w:szCs w:val="20"/>
          <w:u w:val="single"/>
        </w:rPr>
      </w:pPr>
      <w:r>
        <w:rPr>
          <w:szCs w:val="20"/>
          <w:u w:val="single"/>
        </w:rPr>
        <w:br w:type="page"/>
      </w:r>
    </w:p>
    <w:p w14:paraId="5967C9A5"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7DAFB70C" w14:textId="77777777" w:rsidR="009B2F5C" w:rsidRDefault="009B2F5C" w:rsidP="009B2F5C">
      <w:pPr>
        <w:spacing w:after="0" w:line="240" w:lineRule="auto"/>
        <w:ind w:firstLine="0"/>
        <w:jc w:val="center"/>
        <w:rPr>
          <w:b/>
          <w:bCs/>
          <w:caps/>
        </w:rPr>
      </w:pPr>
    </w:p>
    <w:p w14:paraId="10A8C7A5" w14:textId="77777777" w:rsidR="00EB2C38" w:rsidRDefault="00EB2C38" w:rsidP="00EB2C38">
      <w:pPr>
        <w:pStyle w:val="CaseCaption"/>
      </w:pPr>
      <w:r>
        <w:t>COMMISSION STAFF’S FIRST REQUEST FOR INFORMATION TO</w:t>
      </w:r>
    </w:p>
    <w:p w14:paraId="35FFAE61" w14:textId="77777777" w:rsidR="00EB2C38" w:rsidRDefault="00EB2C38" w:rsidP="00EB2C38">
      <w:pPr>
        <w:pStyle w:val="CaseCaption"/>
      </w:pPr>
      <w:r>
        <w:t>FRANKSTON RURAL WATER SUPPLY CORPORATION</w:t>
      </w:r>
    </w:p>
    <w:p w14:paraId="2CD183E0" w14:textId="77777777" w:rsidR="00EB2C38" w:rsidRDefault="00EB2C38" w:rsidP="00EB2C38">
      <w:pPr>
        <w:pStyle w:val="CaseCaption"/>
      </w:pPr>
      <w:r>
        <w:t>QUESTION NOS. STAFF 1-1 THROUGH 1-2</w:t>
      </w:r>
    </w:p>
    <w:p w14:paraId="15097CD9" w14:textId="77777777" w:rsidR="009B2F5C" w:rsidRDefault="009B2F5C" w:rsidP="009B2F5C">
      <w:pPr>
        <w:keepNext/>
        <w:tabs>
          <w:tab w:val="left" w:pos="7515"/>
        </w:tabs>
        <w:spacing w:after="240" w:line="240" w:lineRule="auto"/>
        <w:ind w:firstLine="0"/>
        <w:jc w:val="center"/>
        <w:rPr>
          <w:b/>
          <w:caps/>
        </w:rPr>
      </w:pPr>
      <w:r>
        <w:rPr>
          <w:b/>
          <w:caps/>
        </w:rPr>
        <w:t>Definitions</w:t>
      </w:r>
    </w:p>
    <w:p w14:paraId="280740DD" w14:textId="6E506EFB" w:rsidR="009B2F5C" w:rsidRDefault="009B2F5C" w:rsidP="009B2F5C">
      <w:pPr>
        <w:pStyle w:val="ListParagraph"/>
        <w:numPr>
          <w:ilvl w:val="0"/>
          <w:numId w:val="27"/>
        </w:numPr>
        <w:spacing w:line="360" w:lineRule="auto"/>
        <w:jc w:val="both"/>
      </w:pPr>
      <w:r>
        <w:t>“</w:t>
      </w:r>
      <w:r w:rsidR="00FB4840">
        <w:t xml:space="preserve">Frankston </w:t>
      </w:r>
      <w:proofErr w:type="spellStart"/>
      <w:r w:rsidR="00FB4840">
        <w:t>RWSC</w:t>
      </w:r>
      <w:proofErr w:type="spellEnd"/>
      <w:r>
        <w:t>” or “</w:t>
      </w:r>
      <w:r w:rsidR="00A47C2A">
        <w:t>Frankston</w:t>
      </w:r>
      <w:r>
        <w:t xml:space="preserve">” refers to that </w:t>
      </w:r>
      <w:r w:rsidR="00FB4840">
        <w:t>Frankston Rural Water Supply Corporation</w:t>
      </w:r>
      <w:r>
        <w:t xml:space="preserve"> and any person acting or purporting to act on their behalf, including without limitation, attorneys, agents, advisors, investigators, representatives, employees, or other persons. </w:t>
      </w:r>
    </w:p>
    <w:p w14:paraId="39502252" w14:textId="77777777" w:rsidR="009B2F5C" w:rsidRDefault="009B2F5C" w:rsidP="009B2F5C">
      <w:pPr>
        <w:pStyle w:val="ListParagraph"/>
        <w:numPr>
          <w:ilvl w:val="0"/>
          <w:numId w:val="0"/>
        </w:numPr>
        <w:ind w:left="360"/>
        <w:jc w:val="both"/>
      </w:pPr>
    </w:p>
    <w:p w14:paraId="52417AEE"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15DFD1" w14:textId="77777777" w:rsidR="009B2F5C" w:rsidRDefault="009B2F5C" w:rsidP="009B2F5C">
      <w:pPr>
        <w:spacing w:after="0" w:line="240" w:lineRule="auto"/>
        <w:ind w:firstLine="0"/>
        <w:jc w:val="left"/>
        <w:rPr>
          <w:szCs w:val="20"/>
          <w:u w:val="single"/>
        </w:rPr>
      </w:pPr>
    </w:p>
    <w:p w14:paraId="23382939" w14:textId="77777777" w:rsidR="009B2F5C" w:rsidRDefault="009B2F5C" w:rsidP="009B2F5C">
      <w:pPr>
        <w:spacing w:after="0" w:line="240" w:lineRule="auto"/>
        <w:ind w:firstLine="0"/>
        <w:jc w:val="left"/>
        <w:rPr>
          <w:szCs w:val="20"/>
          <w:u w:val="single"/>
        </w:rPr>
      </w:pPr>
      <w:r>
        <w:rPr>
          <w:szCs w:val="20"/>
          <w:u w:val="single"/>
        </w:rPr>
        <w:br w:type="page"/>
      </w:r>
    </w:p>
    <w:p w14:paraId="3C923072"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4F595CDB" w14:textId="77777777" w:rsidR="009B2F5C" w:rsidRDefault="009B2F5C" w:rsidP="009B2F5C">
      <w:pPr>
        <w:spacing w:after="0" w:line="240" w:lineRule="auto"/>
        <w:ind w:firstLine="0"/>
        <w:jc w:val="center"/>
        <w:rPr>
          <w:b/>
          <w:caps/>
        </w:rPr>
      </w:pPr>
    </w:p>
    <w:p w14:paraId="4A6BBB3C" w14:textId="77777777" w:rsidR="00EB2C38" w:rsidRDefault="00EB2C38" w:rsidP="00EB2C38">
      <w:pPr>
        <w:pStyle w:val="CaseCaption"/>
      </w:pPr>
      <w:r>
        <w:t>COMMISSION STAFF’S FIRST REQUEST FOR INFORMATION TO</w:t>
      </w:r>
    </w:p>
    <w:p w14:paraId="21FAD8C5" w14:textId="77777777" w:rsidR="00EB2C38" w:rsidRDefault="00EB2C38" w:rsidP="00EB2C38">
      <w:pPr>
        <w:pStyle w:val="CaseCaption"/>
      </w:pPr>
      <w:r>
        <w:t>FRANKSTON RURAL WATER SUPPLY CORPORATION</w:t>
      </w:r>
    </w:p>
    <w:p w14:paraId="2F5ACD97" w14:textId="77777777" w:rsidR="00EB2C38" w:rsidRDefault="00EB2C38" w:rsidP="00EB2C38">
      <w:pPr>
        <w:pStyle w:val="CaseCaption"/>
      </w:pPr>
      <w:r>
        <w:t>QUESTION NOS. STAFF 1-1 THROUGH 1-2</w:t>
      </w:r>
    </w:p>
    <w:p w14:paraId="2772832D" w14:textId="77777777" w:rsidR="009B2F5C" w:rsidRDefault="009B2F5C" w:rsidP="009B2F5C">
      <w:pPr>
        <w:tabs>
          <w:tab w:val="left" w:pos="7515"/>
        </w:tabs>
        <w:ind w:firstLine="0"/>
        <w:jc w:val="center"/>
        <w:rPr>
          <w:b/>
        </w:rPr>
      </w:pPr>
      <w:r>
        <w:rPr>
          <w:b/>
        </w:rPr>
        <w:t>INSTRUCTIONS</w:t>
      </w:r>
    </w:p>
    <w:p w14:paraId="6F1F20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8346F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2E9ACA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361E0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CE2EF4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903309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A6C05F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D2DD14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1C1CCD5" w14:textId="77777777" w:rsidR="009B2F5C" w:rsidRDefault="009B2F5C" w:rsidP="009B2F5C">
      <w:pPr>
        <w:spacing w:after="0" w:line="240" w:lineRule="auto"/>
        <w:ind w:firstLine="0"/>
        <w:jc w:val="left"/>
        <w:rPr>
          <w:szCs w:val="20"/>
          <w:u w:val="single"/>
        </w:rPr>
      </w:pPr>
    </w:p>
    <w:p w14:paraId="62DBEAF5" w14:textId="77777777" w:rsidR="009B2F5C" w:rsidRDefault="009B2F5C" w:rsidP="009B2F5C">
      <w:pPr>
        <w:spacing w:after="0" w:line="240" w:lineRule="auto"/>
        <w:ind w:firstLine="0"/>
        <w:jc w:val="left"/>
        <w:rPr>
          <w:szCs w:val="20"/>
          <w:u w:val="single"/>
        </w:rPr>
      </w:pPr>
      <w:r>
        <w:rPr>
          <w:szCs w:val="20"/>
          <w:u w:val="single"/>
        </w:rPr>
        <w:br w:type="page"/>
      </w:r>
    </w:p>
    <w:p w14:paraId="29D1A234" w14:textId="77777777" w:rsidR="009B2F5C" w:rsidRDefault="009B2F5C" w:rsidP="009B2F5C">
      <w:pPr>
        <w:spacing w:after="0" w:line="240" w:lineRule="auto"/>
        <w:ind w:firstLine="0"/>
        <w:jc w:val="center"/>
        <w:rPr>
          <w:b/>
          <w:bCs/>
          <w:caps/>
        </w:rPr>
      </w:pPr>
      <w:bookmarkStart w:id="5" w:name="_Hlk107509160"/>
      <w:r>
        <w:rPr>
          <w:b/>
          <w:bCs/>
          <w:caps/>
        </w:rPr>
        <w:lastRenderedPageBreak/>
        <w:t xml:space="preserve">Docket No. </w:t>
      </w:r>
      <w:r w:rsidR="00701989">
        <w:rPr>
          <w:b/>
          <w:bCs/>
          <w:caps/>
        </w:rPr>
        <w:t>54693</w:t>
      </w:r>
      <w:r>
        <w:rPr>
          <w:b/>
          <w:bCs/>
          <w:caps/>
        </w:rPr>
        <w:t xml:space="preserve"> </w:t>
      </w:r>
    </w:p>
    <w:p w14:paraId="6A487FA0" w14:textId="77777777" w:rsidR="009B2F5C" w:rsidRDefault="009B2F5C" w:rsidP="009B2F5C">
      <w:pPr>
        <w:spacing w:after="0" w:line="240" w:lineRule="auto"/>
        <w:ind w:firstLine="0"/>
        <w:jc w:val="center"/>
        <w:rPr>
          <w:b/>
          <w:caps/>
        </w:rPr>
      </w:pPr>
    </w:p>
    <w:bookmarkEnd w:id="5"/>
    <w:p w14:paraId="34CB512B" w14:textId="77777777" w:rsidR="00EB2C38" w:rsidRDefault="00EB2C38" w:rsidP="00EB2C38">
      <w:pPr>
        <w:pStyle w:val="CaseCaption"/>
      </w:pPr>
      <w:r>
        <w:t>COMMISSION STAFF’S FIRST REQUEST FOR INFORMATION TO</w:t>
      </w:r>
    </w:p>
    <w:p w14:paraId="76F5B130" w14:textId="77777777" w:rsidR="00EB2C38" w:rsidRDefault="00EB2C38" w:rsidP="00EB2C38">
      <w:pPr>
        <w:pStyle w:val="CaseCaption"/>
      </w:pPr>
      <w:r>
        <w:t>FRANKSTON RURAL WATER SUPPLY CORPORATION</w:t>
      </w:r>
    </w:p>
    <w:p w14:paraId="4A9B8515" w14:textId="77777777" w:rsidR="00EB2C38" w:rsidRDefault="00EB2C38" w:rsidP="00EB2C38">
      <w:pPr>
        <w:pStyle w:val="CaseCaption"/>
      </w:pPr>
      <w:r>
        <w:t>QUESTION NOS. STAFF 1-1 THROUGH 1-2</w:t>
      </w:r>
    </w:p>
    <w:p w14:paraId="3ACD706B" w14:textId="39FC45F8" w:rsidR="0023525F" w:rsidRPr="0023525F" w:rsidRDefault="0023525F" w:rsidP="00A7505C">
      <w:pPr>
        <w:pStyle w:val="ListParagraph"/>
        <w:numPr>
          <w:ilvl w:val="0"/>
          <w:numId w:val="32"/>
        </w:numPr>
        <w:spacing w:after="240" w:line="360" w:lineRule="auto"/>
        <w:ind w:hanging="1440"/>
        <w:contextualSpacing w:val="0"/>
        <w:jc w:val="both"/>
        <w:rPr>
          <w:sz w:val="22"/>
          <w:szCs w:val="22"/>
        </w:rPr>
      </w:pPr>
      <w:r>
        <w:t xml:space="preserve">Please provide the applicable </w:t>
      </w:r>
      <w:r w:rsidR="007A3809">
        <w:t xml:space="preserve">Frankston </w:t>
      </w:r>
      <w:proofErr w:type="spellStart"/>
      <w:r w:rsidR="007A3809">
        <w:t>RWSC</w:t>
      </w:r>
      <w:proofErr w:type="spellEnd"/>
      <w:r w:rsidR="007A3809">
        <w:t xml:space="preserve"> </w:t>
      </w:r>
      <w:r>
        <w:t>water tariff.</w:t>
      </w:r>
    </w:p>
    <w:p w14:paraId="115A0841" w14:textId="3057F103" w:rsidR="00DA790F" w:rsidRPr="0023525F" w:rsidRDefault="0023525F" w:rsidP="00C9429C">
      <w:pPr>
        <w:pStyle w:val="ListParagraph"/>
        <w:numPr>
          <w:ilvl w:val="0"/>
          <w:numId w:val="32"/>
        </w:numPr>
        <w:spacing w:after="240"/>
        <w:ind w:hanging="1440"/>
        <w:contextualSpacing w:val="0"/>
        <w:jc w:val="both"/>
        <w:rPr>
          <w:szCs w:val="24"/>
        </w:rPr>
      </w:pPr>
      <w:r>
        <w:t xml:space="preserve">Please provide the total number of </w:t>
      </w:r>
      <w:r w:rsidR="007A3809">
        <w:t xml:space="preserve">Frankston </w:t>
      </w:r>
      <w:proofErr w:type="spellStart"/>
      <w:r w:rsidR="007A3809">
        <w:t>RWSC</w:t>
      </w:r>
      <w:proofErr w:type="spellEnd"/>
      <w:r w:rsidR="007A3809">
        <w:t xml:space="preserve"> </w:t>
      </w:r>
      <w:r>
        <w:t>ratepayers and the total number of connections.</w:t>
      </w:r>
    </w:p>
    <w:sectPr w:rsidR="00DA790F" w:rsidRPr="0023525F"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0756" w14:textId="77777777" w:rsidR="00CD5709" w:rsidRDefault="00CD5709">
      <w:pPr>
        <w:spacing w:after="0" w:line="240" w:lineRule="auto"/>
      </w:pPr>
      <w:r>
        <w:separator/>
      </w:r>
    </w:p>
  </w:endnote>
  <w:endnote w:type="continuationSeparator" w:id="0">
    <w:p w14:paraId="42BF62AA" w14:textId="77777777" w:rsidR="00CD5709" w:rsidRDefault="00CD5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BCD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1E67" w14:textId="77777777" w:rsidR="00071BFA" w:rsidRDefault="00071BFA" w:rsidP="008016FB">
    <w:pPr>
      <w:pStyle w:val="Footer"/>
    </w:pPr>
  </w:p>
  <w:p w14:paraId="7CEA529F" w14:textId="77777777" w:rsidR="00071BFA" w:rsidRDefault="00071BFA" w:rsidP="008016FB"/>
  <w:p w14:paraId="44708BA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E15B" w14:textId="77777777" w:rsidR="00701989" w:rsidRDefault="007019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D4296" w14:textId="77777777" w:rsidR="00701989" w:rsidRDefault="00701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4358" w14:textId="77777777" w:rsidR="00CD5709" w:rsidRDefault="00CD5709">
      <w:pPr>
        <w:spacing w:after="0" w:line="240" w:lineRule="auto"/>
      </w:pPr>
      <w:r>
        <w:separator/>
      </w:r>
    </w:p>
  </w:footnote>
  <w:footnote w:type="continuationSeparator" w:id="0">
    <w:p w14:paraId="7C51E472" w14:textId="77777777" w:rsidR="00CD5709" w:rsidRDefault="00CD5709">
      <w:pPr>
        <w:spacing w:after="0" w:line="240" w:lineRule="auto"/>
      </w:pPr>
      <w:r>
        <w:continuationSeparator/>
      </w:r>
    </w:p>
  </w:footnote>
  <w:footnote w:type="continuationNotice" w:id="1">
    <w:p w14:paraId="1B59F25B" w14:textId="77777777" w:rsidR="00CD5709" w:rsidRDefault="00CD57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4468" w14:textId="77777777" w:rsidR="00701989" w:rsidRDefault="00701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60BEA58"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B084" w14:textId="77777777" w:rsidR="00701989" w:rsidRDefault="00701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2EF23105"/>
    <w:multiLevelType w:val="hybridMultilevel"/>
    <w:tmpl w:val="78049FCE"/>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8D66CA"/>
    <w:multiLevelType w:val="hybridMultilevel"/>
    <w:tmpl w:val="23C6C8F2"/>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0"/>
  </w:num>
  <w:num w:numId="3" w16cid:durableId="1932926688">
    <w:abstractNumId w:val="18"/>
  </w:num>
  <w:num w:numId="4" w16cid:durableId="1757440190">
    <w:abstractNumId w:val="12"/>
  </w:num>
  <w:num w:numId="5" w16cid:durableId="1501965957">
    <w:abstractNumId w:val="28"/>
  </w:num>
  <w:num w:numId="6" w16cid:durableId="142235283">
    <w:abstractNumId w:val="27"/>
  </w:num>
  <w:num w:numId="7" w16cid:durableId="1941987622">
    <w:abstractNumId w:val="19"/>
  </w:num>
  <w:num w:numId="8" w16cid:durableId="225385045">
    <w:abstractNumId w:val="21"/>
  </w:num>
  <w:num w:numId="9" w16cid:durableId="2099792938">
    <w:abstractNumId w:val="25"/>
  </w:num>
  <w:num w:numId="10" w16cid:durableId="1997948630">
    <w:abstractNumId w:val="26"/>
  </w:num>
  <w:num w:numId="11" w16cid:durableId="1719353784">
    <w:abstractNumId w:val="15"/>
  </w:num>
  <w:num w:numId="12" w16cid:durableId="158885518">
    <w:abstractNumId w:val="24"/>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2"/>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 w:numId="31" w16cid:durableId="1247418573">
    <w:abstractNumId w:val="16"/>
  </w:num>
  <w:num w:numId="32" w16cid:durableId="1501460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525F"/>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66F6C"/>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60C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98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09"/>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47C2A"/>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05C"/>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429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709"/>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082"/>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2C38"/>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F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4840"/>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8811E"/>
  <w15:chartTrackingRefBased/>
  <w15:docId w15:val="{859E0DE1-782C-42F2-A499-CEB634EE0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40F0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849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3035474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6C02E2FEFD441B9CC9D2E951D20B4A"/>
        <w:category>
          <w:name w:val="General"/>
          <w:gallery w:val="placeholder"/>
        </w:category>
        <w:types>
          <w:type w:val="bbPlcHdr"/>
        </w:types>
        <w:behaviors>
          <w:behavior w:val="content"/>
        </w:behaviors>
        <w:guid w:val="{CCBED3B9-385B-423C-A420-FD0D66CEDD18}"/>
      </w:docPartPr>
      <w:docPartBody>
        <w:p w:rsidR="0090374A" w:rsidRDefault="00000000">
          <w:pPr>
            <w:pStyle w:val="856C02E2FEFD441B9CC9D2E951D20B4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74A"/>
    <w:rsid w:val="003878BC"/>
    <w:rsid w:val="00437560"/>
    <w:rsid w:val="0090374A"/>
    <w:rsid w:val="00BE4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856C02E2FEFD441B9CC9D2E951D20B4A">
    <w:name w:val="856C02E2FEFD441B9CC9D2E951D20B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6</TotalTime>
  <Pages>5</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54693 Staff</dc:title>
  <dc:subject/>
  <dc:creator>Bernice Cox</dc:creator>
  <cp:keywords>pleading</cp:keywords>
  <dc:description>Commission Staff’s</dc:description>
  <cp:lastModifiedBy>David Berlin</cp:lastModifiedBy>
  <cp:revision>9</cp:revision>
  <cp:lastPrinted>2006-01-30T16:46:00Z</cp:lastPrinted>
  <dcterms:created xsi:type="dcterms:W3CDTF">2023-03-29T20:20:00Z</dcterms:created>
  <dcterms:modified xsi:type="dcterms:W3CDTF">2023-03-30T16:56:00Z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54693</vt:r8>
  </property>
  <property fmtid="{D5CDD505-2E9C-101B-9397-08002B2CF9AE}" pid="3" name="DocStyle" linkTarget="DocumentStyle">
    <vt:lpwstr>PETITION BY RATEPAYERS APPEALING THE WATER RATES ESTABLISHED BY FRANKSTON RURAL WATER SUPPLY CORPORATION</vt:lpwstr>
  </property>
  <property fmtid="{D5CDD505-2E9C-101B-9397-08002B2CF9AE}" pid="4" name="Division">
    <vt:lpwstr>Legal</vt:lpwstr>
  </property>
  <property fmtid="{D5CDD505-2E9C-101B-9397-08002B2CF9AE}" pid="5" name="Matter" linkTarget="CaseType">
    <vt:lpwstr>Docket No. 54693 </vt:lpwstr>
  </property>
  <property fmtid="{D5CDD505-2E9C-101B-9397-08002B2CF9AE}" pid="6" name="Control Number" linkTarget="DocNo">
    <vt:r8>54693</vt:r8>
  </property>
</Properties>
</file>